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2FD6E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BURGEYS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53A14CF6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Goudhurst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E1257B3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BB622A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B1D414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421CF8B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23DDE4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0437DD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DFF06E" w14:textId="77777777" w:rsidR="002C31BA" w:rsidRDefault="002C31BA" w:rsidP="002C31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3AB0A8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83FC" w14:textId="77777777" w:rsidR="002C31BA" w:rsidRDefault="002C31BA" w:rsidP="009139A6">
      <w:r>
        <w:separator/>
      </w:r>
    </w:p>
  </w:endnote>
  <w:endnote w:type="continuationSeparator" w:id="0">
    <w:p w14:paraId="21AD2B32" w14:textId="77777777" w:rsidR="002C31BA" w:rsidRDefault="002C31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35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CD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6D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DCA8" w14:textId="77777777" w:rsidR="002C31BA" w:rsidRDefault="002C31BA" w:rsidP="009139A6">
      <w:r>
        <w:separator/>
      </w:r>
    </w:p>
  </w:footnote>
  <w:footnote w:type="continuationSeparator" w:id="0">
    <w:p w14:paraId="17516E21" w14:textId="77777777" w:rsidR="002C31BA" w:rsidRDefault="002C31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C28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B63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CC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BA"/>
    <w:rsid w:val="000666E0"/>
    <w:rsid w:val="002510B7"/>
    <w:rsid w:val="002C31B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4F42D"/>
  <w15:chartTrackingRefBased/>
  <w15:docId w15:val="{DFB9FF9C-3330-4437-92EA-04CC30FC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31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2022-05-11T21:00:00Z</dcterms:created>
  <dcterms:modified xsi:type="dcterms:W3CDTF">2022-05-11T21:00:00Z</dcterms:modified>
</cp:coreProperties>
</file>